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农村居民宅基地申请审批流程图</w:t>
      </w:r>
    </w:p>
    <w:p>
      <w:pPr>
        <w:tabs>
          <w:tab w:val="center" w:pos="4153"/>
          <w:tab w:val="left" w:pos="6360"/>
        </w:tabs>
        <w:jc w:val="left"/>
        <w:rPr>
          <w:sz w:val="32"/>
          <w:szCs w:val="32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文本框 1" o:spid="_x0000_s1026" type="#_x0000_t202" style="position:absolute;left:0;margin-left:105pt;margin-top:13.8pt;height:22.5pt;width:201pt;rotation:0f;z-index:251658240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村民个人向村委会提出宅基地用地申请</w:t>
                  </w:r>
                </w:p>
              </w:txbxContent>
            </v:textbox>
          </v:shape>
        </w:pic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>
      <w:pPr>
        <w:tabs>
          <w:tab w:val="center" w:pos="4153"/>
          <w:tab w:val="left" w:pos="6360"/>
        </w:tabs>
        <w:jc w:val="left"/>
        <w:rPr>
          <w:sz w:val="32"/>
          <w:szCs w:val="32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文本框 3" o:spid="_x0000_s1027" type="#_x0000_t202" style="position:absolute;left:0;margin-left:87.75pt;margin-top:26.85pt;height:24.75pt;width:240.75pt;rotation:0f;z-index:251660288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村民小组会议讨论同意签字后，报村民委员会</w:t>
                  </w:r>
                </w:p>
              </w:txbxContent>
            </v:textbox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直接箭头连接符 2" o:spid="_x0000_s1028" type="#_x0000_t32" style="position:absolute;left:0;margin-left:205.5pt;margin-top:5.1pt;height:21.75pt;width:0.05pt;rotation:0f;z-index:251659264;" o:ole="f" fillcolor="#FFFFFF" filled="t" o:preferrelative="t" stroked="t" coordorigin="0,0" coordsize="21600,21600">
            <v:stroke color="#000000" color2="#FFFFFF" miterlimit="2" endarrow="open"/>
            <v:imagedata gain="65536f" blacklevel="0f" gamma="0"/>
            <o:lock v:ext="edit" position="f" selection="f" grouping="f" rotation="f" cropping="f" text="f" aspectratio="f"/>
          </v:shape>
        </w:pict>
      </w:r>
    </w:p>
    <w:p>
      <w:pPr>
        <w:tabs>
          <w:tab w:val="center" w:pos="4153"/>
          <w:tab w:val="left" w:pos="6360"/>
        </w:tabs>
        <w:jc w:val="left"/>
        <w:rPr>
          <w:sz w:val="32"/>
          <w:szCs w:val="32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直接箭头连接符 4" o:spid="_x0000_s1029" type="#_x0000_t32" style="position:absolute;left:0;margin-left:207pt;margin-top:20.4pt;height:21.75pt;width:0.05pt;rotation:0f;z-index:251661312;" o:ole="f" fillcolor="#FFFFFF" filled="t" o:preferrelative="t" stroked="t" coordorigin="0,0" coordsize="21600,21600">
            <v:stroke color="#000000" color2="#FFFFFF" miterlimit="2" endarrow="open"/>
            <v:imagedata gain="65536f" blacklevel="0f" gamma="0"/>
            <o:lock v:ext="edit" position="f" selection="f" grouping="f" rotation="f" cropping="f" text="f" aspectratio="f"/>
          </v:shape>
        </w:pict>
      </w:r>
    </w:p>
    <w:p>
      <w:pPr>
        <w:tabs>
          <w:tab w:val="center" w:pos="4153"/>
          <w:tab w:val="left" w:pos="6360"/>
        </w:tabs>
        <w:jc w:val="left"/>
        <w:rPr>
          <w:sz w:val="32"/>
          <w:szCs w:val="32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文本框 5" o:spid="_x0000_s1030" type="#_x0000_t202" style="position:absolute;left:0;margin-left:94.6pt;margin-top:11pt;height:53.35pt;width:233.15pt;rotation:0f;z-index:251662336;" o:ole="f" fillcolor="#CCE8C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</w:rPr>
                    <w:t>村民委员会在村舍张榜公布，公布</w:t>
                  </w:r>
                  <w:r>
                    <w:t>3</w:t>
                  </w:r>
                  <w:r>
                    <w:rPr>
                      <w:rFonts w:hint="eastAsia"/>
                    </w:rPr>
                    <w:t>天后无争议盖章后，报乡（镇）政府</w:t>
                  </w:r>
                </w:p>
              </w:txbxContent>
            </v:textbox>
          </v:shape>
        </w:pict>
      </w:r>
    </w:p>
    <w:p>
      <w:pPr>
        <w:tabs>
          <w:tab w:val="center" w:pos="4153"/>
          <w:tab w:val="left" w:pos="6360"/>
        </w:tabs>
        <w:jc w:val="left"/>
        <w:rPr>
          <w:sz w:val="32"/>
          <w:szCs w:val="32"/>
        </w:rPr>
      </w:pPr>
    </w:p>
    <w:p>
      <w:pPr>
        <w:tabs>
          <w:tab w:val="center" w:pos="4153"/>
          <w:tab w:val="left" w:pos="6360"/>
        </w:tabs>
        <w:jc w:val="left"/>
        <w:rPr>
          <w:sz w:val="32"/>
          <w:szCs w:val="32"/>
        </w:rPr>
      </w:pPr>
      <w:bookmarkStart w:id="0" w:name="_GoBack"/>
      <w:bookmarkEnd w:id="0"/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line id="箭头 19" o:spid="_x0000_s1031" style="position:absolute;left:0;margin-left:204.65pt;margin-top:1.15pt;height:24pt;width:0.75pt;rotation:0f;z-index:251675648;" o:ole="f" fillcolor="#9CBEE0" filled="f" o:preferrelative="t" stroked="t" coordsize="21600,21600">
            <v:fill type="gradient" on="f" color2="#BBD5F0" focus="0%" focussize="0f,0f" focusposition="0f,0f">
              <o:fill type="gradientUnscaled" v:ext="backwardCompatible"/>
            </v:fill>
            <v:stroke weight="1.25pt" color="#739CC3" color2="#FFFFFF" miterlimit="2" endarrow="block"/>
            <v:imagedata gain="65536f" blacklevel="0f" gamma="0"/>
            <o:lock v:ext="edit" position="f" selection="f" grouping="f" rotation="f" cropping="f" text="f" aspectratio="f"/>
          </v:lin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文本框 7" o:spid="_x0000_s1032" type="#_x0000_t202" style="position:absolute;left:0;margin-left:94.5pt;margin-top:25.8pt;height:42pt;width:225.75pt;rotation:0f;z-index:251664384;" o:ole="f" fillcolor="#FFFFF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</w:rPr>
                    <w:t>乡（镇）政府进行实地踏勘情况属实，盖章后，报县国土资源局</w:t>
                  </w:r>
                </w:p>
              </w:txbxContent>
            </v:textbox>
          </v:shape>
        </w:pict>
      </w:r>
    </w:p>
    <w:p>
      <w:pPr>
        <w:tabs>
          <w:tab w:val="center" w:pos="4153"/>
          <w:tab w:val="left" w:pos="6360"/>
        </w:tabs>
        <w:jc w:val="left"/>
        <w:rPr>
          <w:sz w:val="32"/>
          <w:szCs w:val="32"/>
        </w:rPr>
      </w:pPr>
    </w:p>
    <w:p>
      <w:pPr>
        <w:tabs>
          <w:tab w:val="center" w:pos="4153"/>
          <w:tab w:val="left" w:pos="6360"/>
        </w:tabs>
        <w:jc w:val="left"/>
        <w:rPr>
          <w:sz w:val="32"/>
          <w:szCs w:val="32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文本框 9" o:spid="_x0000_s1033" type="#_x0000_t202" style="position:absolute;left:0;margin-left:94.5pt;margin-top:27.15pt;height:69pt;width:225.75pt;rotation:0f;z-index:251666432;" o:ole="f" fillcolor="#CCE8C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</w:rPr>
                    <w:t>县国土相关部门审批，承办人员现场踏勘，查清是否符合乡镇规划，是否符合申请宅基地条件，是否有争议及占地类别，四至界限是否清楚。</w:t>
                  </w:r>
                </w:p>
              </w:txbxContent>
            </v:textbox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直接箭头连接符 8" o:spid="_x0000_s1034" type="#_x0000_t32" style="position:absolute;left:0;margin-left:204.75pt;margin-top:5.4pt;height:21.75pt;width:0.05pt;rotation:0f;z-index:251665408;" o:ole="f" fillcolor="#FFFFFF" filled="t" o:preferrelative="t" stroked="t" coordorigin="0,0" coordsize="21600,21600">
            <v:stroke color="#313131" color2="#FFFFFF" miterlimit="2" endarrow="open"/>
            <v:imagedata gain="65536f" blacklevel="0f" gamma="0"/>
            <o:lock v:ext="edit" position="f" selection="f" grouping="f" rotation="f" cropping="f" text="f" aspectratio="f"/>
          </v:shape>
        </w:pict>
      </w:r>
    </w:p>
    <w:p>
      <w:pPr>
        <w:tabs>
          <w:tab w:val="center" w:pos="4153"/>
          <w:tab w:val="left" w:pos="6360"/>
        </w:tabs>
        <w:jc w:val="left"/>
        <w:rPr>
          <w:sz w:val="32"/>
          <w:szCs w:val="32"/>
        </w:rPr>
      </w:pPr>
    </w:p>
    <w:p>
      <w:pPr>
        <w:tabs>
          <w:tab w:val="center" w:pos="4153"/>
          <w:tab w:val="left" w:pos="6360"/>
        </w:tabs>
        <w:jc w:val="left"/>
        <w:rPr>
          <w:sz w:val="32"/>
          <w:szCs w:val="32"/>
        </w:rPr>
      </w:pPr>
    </w:p>
    <w:p>
      <w:pPr>
        <w:tabs>
          <w:tab w:val="center" w:pos="4153"/>
          <w:tab w:val="left" w:pos="6360"/>
        </w:tabs>
        <w:jc w:val="left"/>
        <w:rPr>
          <w:sz w:val="32"/>
          <w:szCs w:val="32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直接箭头连接符 10" o:spid="_x0000_s1035" type="#_x0000_t32" style="position:absolute;left:0;margin-left:202.5pt;margin-top:2.55pt;height:61.5pt;width:0.75pt;rotation:0f;z-index:251667456;" o:ole="f" fillcolor="#FFFFFF" filled="t" o:preferrelative="t" stroked="t" coordorigin="0,0" coordsize="21600,21600">
            <v:stroke color="#313131" color2="#FFFFFF" miterlimit="2" endarrow="open"/>
            <v:imagedata gain="65536f" blacklevel="0f" gamma="0"/>
            <o:lock v:ext="edit" position="f" selection="f" grouping="f" rotation="f" cropping="f" text="f" aspectratio="f"/>
          </v:shape>
        </w:pict>
      </w:r>
    </w:p>
    <w:p>
      <w:pPr>
        <w:tabs>
          <w:tab w:val="center" w:pos="4153"/>
          <w:tab w:val="left" w:pos="6360"/>
        </w:tabs>
        <w:jc w:val="left"/>
        <w:rPr>
          <w:sz w:val="32"/>
          <w:szCs w:val="32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直接箭头连接符 13" o:spid="_x0000_s1036" type="#_x0000_t32" style="position:absolute;left:0;margin-left:275.25pt;margin-top:4.35pt;height:28.5pt;width:0.05pt;rotation:0f;z-index:251669504;" o:ole="f" fillcolor="#FFFFFF" filled="t" o:preferrelative="t" stroked="t" coordorigin="0,0" coordsize="21600,21600">
            <v:stroke color="#2F2F2F" color2="#FFFFFF" miterlimit="2" endarrow="open"/>
            <v:imagedata gain="65536f" blacklevel="0f" gamma="0"/>
            <o:lock v:ext="edit" position="f" selection="f" grouping="f" rotation="f" cropping="f" text="f" aspectratio="f"/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line id="直接连接符 12" o:spid="_x0000_s1037" style="position:absolute;left:0;margin-left:203.25pt;margin-top:4.35pt;height:0.05pt;width:72pt;rotation:0f;z-index:251668480;" o:ole="f" fillcolor="#FFFFFF" filled="f" o:preferrelative="t" stroked="t" coordsize="21600,21600">
            <v:fill on="f" color2="#FFFFFF" focus="0%"/>
            <v:stroke color="#2F2F2F" color2="#FFFFFF" miterlimit="2"/>
            <v:imagedata gain="65536f" blacklevel="0f" gamma="0"/>
            <o:lock v:ext="edit" position="f" selection="f" grouping="f" rotation="f" cropping="f" text="f" aspectratio="f"/>
          </v:line>
        </w:pict>
      </w:r>
    </w:p>
    <w:p>
      <w:pPr>
        <w:tabs>
          <w:tab w:val="center" w:pos="4153"/>
          <w:tab w:val="left" w:pos="6360"/>
        </w:tabs>
        <w:jc w:val="left"/>
        <w:rPr>
          <w:sz w:val="32"/>
          <w:szCs w:val="32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文本框 15" o:spid="_x0000_s1038" type="#_x0000_t202" style="position:absolute;left:0;margin-left:245.25pt;margin-top:1.65pt;height:24pt;width:90.75pt;rotation:0f;z-index:251671552;" o:ole="f" fillcolor="#CCE8C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</w:rPr>
                    <w:t>不符合，不批准</w:t>
                  </w:r>
                </w:p>
              </w:txbxContent>
            </v:textbox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文本框 14" o:spid="_x0000_s1039" type="#_x0000_t202" style="position:absolute;left:0;margin-left:177pt;margin-top:1.65pt;height:24pt;width:50.25pt;rotation:0f;z-index:251670528;" o:ole="f" fillcolor="#CCE8C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</w:rPr>
                    <w:t>符合</w:t>
                  </w:r>
                </w:p>
              </w:txbxContent>
            </v:textbox>
          </v:shap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直接箭头连接符 16" o:spid="_x0000_s1040" type="#_x0000_t32" style="position:absolute;left:0;margin-left:204pt;margin-top:27.15pt;height:21.75pt;width:0.05pt;rotation:0f;z-index:251672576;" o:ole="f" fillcolor="#FFFFFF" filled="t" o:preferrelative="t" stroked="t" coordorigin="0,0" coordsize="21600,21600">
            <v:stroke color="#313131" color2="#FFFFFF" miterlimit="2" endarrow="open"/>
            <v:imagedata gain="65536f" blacklevel="0f" gamma="0"/>
            <o:lock v:ext="edit" position="f" selection="f" grouping="f" rotation="f" cropping="f" text="f" aspectratio="f"/>
          </v:shape>
        </w:pict>
      </w:r>
    </w:p>
    <w:p>
      <w:pPr>
        <w:tabs>
          <w:tab w:val="center" w:pos="4153"/>
          <w:tab w:val="left" w:pos="6360"/>
        </w:tabs>
        <w:jc w:val="left"/>
        <w:rPr>
          <w:sz w:val="32"/>
          <w:szCs w:val="32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shape id="文本框 17" o:spid="_x0000_s1041" type="#_x0000_t202" style="position:absolute;left:0;margin-left:141.75pt;margin-top:17.7pt;height:25.5pt;width:122.25pt;rotation:0f;z-index:251673600;" o:ole="f" fillcolor="#CCE8CF" filled="t" o:preferrelative="t" stroked="t" coordorigin="0,0" coordsize="21600,21600">
            <v:stroke color="#000000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r>
                    <w:rPr>
                      <w:rFonts w:hint="eastAsia"/>
                    </w:rPr>
                    <w:t>批准，办理相关手续</w:t>
                  </w:r>
                </w:p>
              </w:txbxContent>
            </v:textbox>
          </v:shape>
        </w:pict>
      </w:r>
    </w:p>
    <w:p>
      <w:pPr>
        <w:tabs>
          <w:tab w:val="center" w:pos="4153"/>
          <w:tab w:val="left" w:pos="6360"/>
        </w:tabs>
        <w:jc w:val="left"/>
        <w:rPr>
          <w:sz w:val="32"/>
          <w:szCs w:val="32"/>
        </w:rPr>
      </w:pPr>
      <w:r>
        <w:rPr>
          <w:rFonts w:ascii="Calibri" w:hAnsi="Calibri" w:eastAsia="宋体" w:cs="Times New Roman"/>
          <w:kern w:val="2"/>
          <w:sz w:val="32"/>
          <w:szCs w:val="22"/>
          <w:lang w:val="en-US" w:eastAsia="zh-CN" w:bidi="ar-SA"/>
        </w:rPr>
        <w:pict>
          <v:shape id="流程图: 过程 17" o:spid="_x0000_s1042" type="#_x0000_t109" style="position:absolute;left:0;flip:y;margin-left:50.9pt;margin-top:98.5pt;height:65.3pt;width:346.5pt;rotation:0f;z-index:251674624;" o:ole="f" fillcolor="#FFFFFF" filled="t" o:preferrelative="t" stroked="t" coordorigin="0,0" coordsize="21600,21600">
            <v:stroke weight="1.25pt" color="#FFFFFF" color2="#FFFFFF" miterlimit="2"/>
            <v:imagedata gain="65536f" blacklevel="0f" gamma="0"/>
            <o:lock v:ext="edit" position="f" selection="f" grouping="f" rotation="f" cropping="f" text="f" aspectratio="f"/>
            <v:textbox>
              <w:txbxContent>
                <w:p>
                  <w:pPr>
                    <w:jc w:val="center"/>
                    <w:rPr>
                      <w:rFonts w:hint="eastAsia" w:ascii="黑体" w:hAnsi="黑体" w:eastAsia="黑体" w:cs="黑体"/>
                      <w:b/>
                      <w:bCs/>
                      <w:sz w:val="30"/>
                      <w:szCs w:val="30"/>
                      <w:lang w:eastAsia="zh-CN"/>
                    </w:rPr>
                  </w:pPr>
                  <w:r>
                    <w:rPr>
                      <w:rFonts w:hint="eastAsia" w:ascii="黑体" w:hAnsi="黑体" w:eastAsia="黑体" w:cs="黑体"/>
                      <w:b/>
                      <w:bCs/>
                      <w:sz w:val="30"/>
                      <w:szCs w:val="30"/>
                      <w:lang w:eastAsia="zh-CN"/>
                    </w:rPr>
                    <w:t>承诺时限：审批之日起</w:t>
                  </w:r>
                  <w:r>
                    <w:rPr>
                      <w:rFonts w:hint="eastAsia" w:ascii="黑体" w:hAnsi="黑体" w:eastAsia="黑体" w:cs="黑体"/>
                      <w:b/>
                      <w:bCs/>
                      <w:sz w:val="30"/>
                      <w:szCs w:val="30"/>
                      <w:lang w:val="en-US" w:eastAsia="zh-CN"/>
                    </w:rPr>
                    <w:t>3日</w:t>
                  </w:r>
                </w:p>
              </w:txbxContent>
            </v:textbox>
          </v:shape>
        </w:pict>
      </w: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Lucida Sans Unicode"/>
    <w:panose1 w:val="020F0502020204030204"/>
    <w:charset w:val="00"/>
    <w:family w:val="auto"/>
    <w:pitch w:val="default"/>
    <w:sig w:usb0="E00002FF" w:usb1="4000ACFF" w:usb2="00000001" w:usb3="00000000" w:csb0="0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B21BAD"/>
    <w:rsid w:val="00007C52"/>
    <w:rsid w:val="000177B9"/>
    <w:rsid w:val="000A7BCB"/>
    <w:rsid w:val="00125271"/>
    <w:rsid w:val="00145257"/>
    <w:rsid w:val="00156C17"/>
    <w:rsid w:val="001E2026"/>
    <w:rsid w:val="00206AC5"/>
    <w:rsid w:val="00222B3B"/>
    <w:rsid w:val="003368BD"/>
    <w:rsid w:val="00433D37"/>
    <w:rsid w:val="00476E15"/>
    <w:rsid w:val="004A0775"/>
    <w:rsid w:val="004A203E"/>
    <w:rsid w:val="004A7010"/>
    <w:rsid w:val="004B3E84"/>
    <w:rsid w:val="004E752D"/>
    <w:rsid w:val="004F604A"/>
    <w:rsid w:val="005629F1"/>
    <w:rsid w:val="00590E17"/>
    <w:rsid w:val="00596C61"/>
    <w:rsid w:val="005E0096"/>
    <w:rsid w:val="00616972"/>
    <w:rsid w:val="00622219"/>
    <w:rsid w:val="006452A0"/>
    <w:rsid w:val="00683684"/>
    <w:rsid w:val="00693FEC"/>
    <w:rsid w:val="00695738"/>
    <w:rsid w:val="006F5C64"/>
    <w:rsid w:val="00756835"/>
    <w:rsid w:val="00790EAC"/>
    <w:rsid w:val="007F6876"/>
    <w:rsid w:val="00873FD4"/>
    <w:rsid w:val="008E138B"/>
    <w:rsid w:val="00920128"/>
    <w:rsid w:val="00951F99"/>
    <w:rsid w:val="00966004"/>
    <w:rsid w:val="00990F1C"/>
    <w:rsid w:val="009B4C87"/>
    <w:rsid w:val="00A629DF"/>
    <w:rsid w:val="00A77788"/>
    <w:rsid w:val="00AB4EAA"/>
    <w:rsid w:val="00AB7DE9"/>
    <w:rsid w:val="00AC11DD"/>
    <w:rsid w:val="00B05ABF"/>
    <w:rsid w:val="00B21BAD"/>
    <w:rsid w:val="00B54AA0"/>
    <w:rsid w:val="00B57D5A"/>
    <w:rsid w:val="00BE5CCC"/>
    <w:rsid w:val="00C429A9"/>
    <w:rsid w:val="00D37EEF"/>
    <w:rsid w:val="00E049EE"/>
    <w:rsid w:val="00E41361"/>
    <w:rsid w:val="00EB447E"/>
    <w:rsid w:val="00F06EC7"/>
    <w:rsid w:val="00F44690"/>
    <w:rsid w:val="00F45E1F"/>
    <w:rsid w:val="213F5D4B"/>
    <w:rsid w:val="4EF47CE9"/>
    <w:rsid w:val="7A3F781A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 w:locked="1"/>
    <w:lsdException w:uiPriority="0" w:name="footnote text" w:locked="1"/>
    <w:lsdException w:uiPriority="0" w:name="annotation text" w:locked="1"/>
    <w:lsdException w:unhideWhenUsed="0" w:uiPriority="99" w:semiHidden="0" w:name="header"/>
    <w:lsdException w:unhideWhenUsed="0" w:uiPriority="99" w:semiHidden="0" w:name="footer"/>
    <w:lsdException w:uiPriority="0" w:name="index heading" w:locked="1"/>
    <w:lsdException w:qFormat="1" w:uiPriority="35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uiPriority="0" w:name="page number" w:locked="1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10" w:semiHidden="0" w:name="Title" w:locked="1"/>
    <w:lsdException w:uiPriority="0" w:name="Closing" w:locked="1"/>
    <w:lsdException w:uiPriority="0" w:name="Signature" w:locked="1"/>
    <w:lsdException w:unhideWhenUsed="0" w:uiPriority="99" w:name="Default Paragraph Font"/>
    <w:lsdException w:uiPriority="0" w:name="Body Text" w:locked="1"/>
    <w:lsdException w:uiPriority="0" w:name="Body Text Indent" w:locked="1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11" w:semiHidden="0" w:name="Subtitle" w:locked="1"/>
    <w:lsdException w:uiPriority="0" w:name="Salutation" w:locked="1"/>
    <w:lsdException w:uiPriority="0" w:name="Date" w:locked="1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uiPriority="0" w:name="Hyperlink" w:locked="1"/>
    <w:lsdException w:uiPriority="0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 w:locked="1"/>
    <w:lsdException w:uiPriority="0" w:name="Plain Text" w:locked="1"/>
    <w:lsdException w:uiPriority="0" w:name="E-mail Signature" w:locked="1"/>
    <w:lsdException w:uiPriority="0" w:name="Normal (Web)" w:locked="1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qFormat="1" w:uiPriority="99" w:semiHidden="0" w:name="Normal Table"/>
    <w:lsdException w:uiPriority="0" w:name="annotation subject" w:locked="1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uiPriority="0" w:name="Balloon Text" w:locked="1"/>
    <w:lsdException w:unhideWhenUsed="0" w:uiPriority="59" w:semiHidden="0" w:name="Table Grid" w:locked="1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tbRl"/>
    </w:tcPr>
  </w:style>
  <w:style w:type="paragraph" w:styleId="2">
    <w:name w:val="footer"/>
    <w:basedOn w:val="1"/>
    <w:link w:val="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Footer Char"/>
    <w:basedOn w:val="4"/>
    <w:link w:val="2"/>
    <w:locked/>
    <w:uiPriority w:val="99"/>
    <w:rPr>
      <w:rFonts w:cs="Times New Roman"/>
      <w:sz w:val="18"/>
      <w:szCs w:val="18"/>
    </w:rPr>
  </w:style>
  <w:style w:type="character" w:customStyle="1" w:styleId="7">
    <w:name w:val="Header Char"/>
    <w:basedOn w:val="4"/>
    <w:link w:val="3"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1" Type="http://schemas.openxmlformats.org/officeDocument/2006/relationships/customXml" Target="../customXml/item1.xml"/><Relationship Id="rId10" Type="http://schemas.openxmlformats.org/officeDocument/2006/relationships/theme" Target="theme/theme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7</Words>
  <Characters>41</Characters>
  <Lines>0</Lines>
  <Paragraphs>0</Paragraphs>
  <ScaleCrop>false</ScaleCrop>
  <LinksUpToDate>false</LinksUpToDate>
  <CharactersWithSpaces>0</CharactersWithSpaces>
  <Application>WPS Office 个人版_9.1.0.4866_{F1E327BC-269C-435d-A152-05C5408002CA}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2014-12-16T08:18:00Z</dcterms:created>
  <dc:creator>微软用户</dc:creator>
  <cp:lastModifiedBy>Administrator</cp:lastModifiedBy>
  <cp:lastPrinted>2015-01-12T00:41:00Z</cp:lastPrinted>
  <dcterms:modified xsi:type="dcterms:W3CDTF">2015-01-23T02:12:17Z</dcterms:modified>
  <dc:title>农村宅基地申请审批流程图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